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0F3651">
      <w:pP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6A8C" w:rsidRDefault="005374C4" w:rsidP="000F3651">
      <w:pPr>
        <w:ind w:left="1433" w:hanging="1455"/>
        <w:rPr>
          <w:rFonts w:ascii="TH SarabunPSK" w:hAnsi="TH SarabunPSK" w:cs="TH SarabunPSK"/>
          <w:b/>
          <w:bCs/>
          <w:color w:val="FF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FF6A8C" w:rsidRPr="000F3651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ระดับความสำเร็จในการดำเนินการรับรองวิทยฐานะของสถาบันอุดมศึกษาเอกชนตาม</w:t>
      </w:r>
      <w:r w:rsidR="000F3651">
        <w:rPr>
          <w:rFonts w:ascii="TH SarabunPSK" w:eastAsia="Cordia New" w:hAnsi="TH SarabunPSK" w:cs="TH SarabunPSK"/>
          <w:b/>
          <w:bCs/>
          <w:sz w:val="30"/>
          <w:szCs w:val="30"/>
          <w:cs/>
        </w:rPr>
        <w:br/>
      </w:r>
      <w:r w:rsidR="00FF6A8C" w:rsidRPr="000F3651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กฏกระทรวง</w:t>
      </w:r>
      <w:r w:rsidR="000F3651">
        <w:rPr>
          <w:rFonts w:ascii="TH SarabunPSK" w:eastAsia="Cordia New" w:hAnsi="TH SarabunPSK" w:cs="TH SarabunPSK"/>
          <w:b/>
          <w:bCs/>
          <w:sz w:val="29"/>
          <w:szCs w:val="29"/>
          <w:cs/>
        </w:rPr>
        <w:t xml:space="preserve"> </w:t>
      </w:r>
      <w:r w:rsidR="00FF6A8C" w:rsidRPr="00FF6A8C">
        <w:rPr>
          <w:rFonts w:ascii="TH SarabunPSK" w:eastAsia="Cordia New" w:hAnsi="TH SarabunPSK" w:cs="TH SarabunPSK" w:hint="cs"/>
          <w:b/>
          <w:bCs/>
          <w:sz w:val="29"/>
          <w:szCs w:val="29"/>
          <w:cs/>
        </w:rPr>
        <w:t xml:space="preserve">ว่าด้วยการขอให้รับรองและการรับรองวิทยฐานะสถาบันอุดมศึกษาเอกชน </w:t>
      </w:r>
      <w:r w:rsidR="000F3651">
        <w:rPr>
          <w:rFonts w:ascii="TH SarabunPSK" w:eastAsia="Cordia New" w:hAnsi="TH SarabunPSK" w:cs="TH SarabunPSK"/>
          <w:b/>
          <w:bCs/>
          <w:sz w:val="29"/>
          <w:szCs w:val="29"/>
          <w:cs/>
        </w:rPr>
        <w:br/>
      </w:r>
      <w:r w:rsidR="00FF6A8C" w:rsidRPr="00FF6A8C">
        <w:rPr>
          <w:rFonts w:ascii="TH SarabunPSK" w:eastAsia="Cordia New" w:hAnsi="TH SarabunPSK" w:cs="TH SarabunPSK" w:hint="cs"/>
          <w:b/>
          <w:bCs/>
          <w:sz w:val="29"/>
          <w:szCs w:val="29"/>
          <w:cs/>
        </w:rPr>
        <w:t>พ.ศ. 2558</w:t>
      </w:r>
      <w:r w:rsidR="00FF6A8C">
        <w:rPr>
          <w:rFonts w:ascii="TH SarabunPSK" w:eastAsia="Cordia New" w:hAnsi="TH SarabunPSK" w:cs="TH SarabunPSK"/>
          <w:b/>
          <w:bCs/>
          <w:sz w:val="29"/>
          <w:szCs w:val="29"/>
          <w:cs/>
        </w:rPr>
        <w:tab/>
      </w:r>
    </w:p>
    <w:p w:rsidR="005374C4" w:rsidRPr="00932AC9" w:rsidRDefault="005374C4" w:rsidP="000F3651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F6A8C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8022C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BF7072" w:rsidRDefault="00C54E4A" w:rsidP="00BF7072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BF7072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F7072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531625" w:rsidRDefault="005374C4" w:rsidP="00BF7072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654"/>
      </w:tblGrid>
      <w:tr w:rsidR="005374C4" w:rsidRPr="00932AC9" w:rsidTr="005316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CA3BE6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A3B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CA3BE6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A3B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5316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A3BE6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A3B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A3BE6" w:rsidRDefault="006065B3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ของสถาบันที่เสนอมายัง สกอ. </w:t>
            </w:r>
          </w:p>
        </w:tc>
      </w:tr>
      <w:tr w:rsidR="00376665" w:rsidRPr="00932AC9" w:rsidTr="005316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452E8A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bookmarkStart w:id="0" w:name="_GoBack" w:colFirst="0" w:colLast="1"/>
            <w:r w:rsidRPr="00452E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452E8A" w:rsidRDefault="006065B3" w:rsidP="006065B3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30"/>
                <w:szCs w:val="30"/>
              </w:rPr>
            </w:pPr>
            <w:r w:rsidRPr="00452E8A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ระดับความสำเร็จของการวิเคราะห์ข้อมูลพื้นฐานแต่ละหลักสูตร และแต่งตั้งคณะกรรมการ โดย</w:t>
            </w:r>
            <w:r w:rsidRPr="00452E8A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 xml:space="preserve">เลขาธิการให้แล้วเสร็จภายใน 30 วันทำการ ร้อยละ 80 </w:t>
            </w:r>
            <w:r w:rsidRPr="00452E8A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ของสถาบันอุดมศึกษา</w:t>
            </w:r>
            <w:r w:rsidRPr="00452E8A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ที่ต้องดำเนินการให้การรับร</w:t>
            </w:r>
            <w:r w:rsidRPr="00452E8A">
              <w:rPr>
                <w:rFonts w:ascii="TH SarabunPSK" w:eastAsia="Cordia New" w:hAnsi="TH SarabunPSK" w:cs="TH SarabunPSK" w:hint="cs"/>
                <w:spacing w:val="-8"/>
                <w:sz w:val="30"/>
                <w:szCs w:val="30"/>
                <w:cs/>
              </w:rPr>
              <w:t>องวิทยฐานะ</w:t>
            </w:r>
          </w:p>
        </w:tc>
      </w:tr>
      <w:bookmarkEnd w:id="0"/>
      <w:tr w:rsidR="00376665" w:rsidRPr="00932AC9" w:rsidTr="005316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A3BE6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A3B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E6" w:rsidRPr="00CA3BE6" w:rsidRDefault="00FF6A8C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A3BE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ดำเนินการรับรองวิทยฐานะ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ของสถาบันอุดมศึกษาเอกชน ในระดับหลักสูตรและระดับสถาบัน</w:t>
            </w:r>
          </w:p>
          <w:p w:rsidR="00376665" w:rsidRPr="00CA3BE6" w:rsidRDefault="00FF6A8C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CA3BE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อย่างน้อย 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5 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แห่ง</w:t>
            </w:r>
          </w:p>
        </w:tc>
      </w:tr>
      <w:tr w:rsidR="00376665" w:rsidRPr="00932AC9" w:rsidTr="00531625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A3BE6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A3B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E6" w:rsidRPr="00CA3BE6" w:rsidRDefault="00FF6A8C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A3BE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ดำเนินการรับรองวิทยฐานะ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ของสถาบันอุดมศึกษาเอกชน ในระดับหลักสูตรและระดับสถาบัน</w:t>
            </w:r>
          </w:p>
          <w:p w:rsidR="00376665" w:rsidRPr="00CA3BE6" w:rsidRDefault="00FF6A8C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CA3BE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อย่างน้อย </w:t>
            </w:r>
            <w:r w:rsidR="006065B3">
              <w:rPr>
                <w:rFonts w:ascii="TH SarabunPSK" w:eastAsia="Cordia New" w:hAnsi="TH SarabunPSK" w:cs="TH SarabunPSK"/>
                <w:sz w:val="30"/>
                <w:szCs w:val="30"/>
              </w:rPr>
              <w:t>1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0 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แห่ง</w:t>
            </w:r>
          </w:p>
        </w:tc>
      </w:tr>
      <w:tr w:rsidR="00376665" w:rsidRPr="00932AC9" w:rsidTr="005316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A3BE6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A3B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E6" w:rsidRPr="00CA3BE6" w:rsidRDefault="00FF6A8C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A3BE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ดำเนินการรับรองวิทยฐานะ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ของสถาบันอุดมศึกษาเอกชน ในระดับหลักสูตรและระดับสถาบัน</w:t>
            </w:r>
          </w:p>
          <w:p w:rsidR="00376665" w:rsidRPr="00CA3BE6" w:rsidRDefault="00FF6A8C" w:rsidP="00FF6A8C">
            <w:pPr>
              <w:tabs>
                <w:tab w:val="left" w:pos="1440"/>
              </w:tabs>
              <w:ind w:left="-70"/>
              <w:rPr>
                <w:rFonts w:ascii="TH SarabunPSK" w:eastAsia="Cordia New" w:hAnsi="TH SarabunPSK" w:cs="TH SarabunPSK"/>
                <w:spacing w:val="-8"/>
                <w:sz w:val="30"/>
                <w:szCs w:val="30"/>
                <w:u w:val="single"/>
              </w:rPr>
            </w:pPr>
            <w:r w:rsidRPr="00CA3BE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อย่างน้อย </w:t>
            </w:r>
            <w:r w:rsidR="006065B3">
              <w:rPr>
                <w:rFonts w:ascii="TH SarabunPSK" w:eastAsia="Cordia New" w:hAnsi="TH SarabunPSK" w:cs="TH SarabunPSK"/>
                <w:sz w:val="30"/>
                <w:szCs w:val="30"/>
              </w:rPr>
              <w:t>1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5 </w:t>
            </w:r>
            <w:r w:rsidRPr="00CA3BE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แห่ง</w:t>
            </w:r>
          </w:p>
        </w:tc>
      </w:tr>
    </w:tbl>
    <w:p w:rsidR="005374C4" w:rsidRPr="00932AC9" w:rsidRDefault="005374C4" w:rsidP="00531625">
      <w:pPr>
        <w:pStyle w:val="FootnoteText"/>
        <w:spacing w:before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FF6A8C" w:rsidRDefault="00FF6A8C" w:rsidP="000F3651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FF6A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ระดับความสำเร็จในการดำเนินการรับรอง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F6A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วิทยฐานะของสถาบันอุดมศึกษาเอกชนตาม</w:t>
            </w:r>
            <w:r w:rsidR="000F3651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F6A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กฏกระทรวงว่าด้วยการขอให้รับรองและ</w:t>
            </w:r>
            <w:r w:rsidR="000F3651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F6A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การรับรองวิทยฐานะสถาบันอุดมศึกษาเอกชน 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F6A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พ.ศ. 2558</w:t>
            </w:r>
            <w:r w:rsidRPr="00FF6A8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330" w:type="dxa"/>
          </w:tcPr>
          <w:p w:rsidR="00376665" w:rsidRPr="00932AC9" w:rsidRDefault="00FF6A8C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FF6A8C" w:rsidP="00FF6A8C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376665" w:rsidRDefault="00FF6A8C" w:rsidP="00FF6A8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376665" w:rsidRDefault="00FF6A8C" w:rsidP="00FF6A8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548CD" w:rsidRDefault="001548CD" w:rsidP="00531625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531625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FF6A8C" w:rsidRDefault="00FF6A8C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F6A8C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095820" w:rsidRPr="00531625" w:rsidRDefault="00B3100A" w:rsidP="0053162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FF6A8C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F6A8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FF6A8C" w:rsidRPr="00FF6A8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sectPr w:rsidR="00095820" w:rsidRPr="00531625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A72" w:rsidRDefault="00910A72" w:rsidP="007C7324">
      <w:r>
        <w:separator/>
      </w:r>
    </w:p>
  </w:endnote>
  <w:endnote w:type="continuationSeparator" w:id="0">
    <w:p w:rsidR="00910A72" w:rsidRDefault="00910A7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A72" w:rsidRDefault="00910A72" w:rsidP="007C7324">
      <w:r>
        <w:separator/>
      </w:r>
    </w:p>
  </w:footnote>
  <w:footnote w:type="continuationSeparator" w:id="0">
    <w:p w:rsidR="00910A72" w:rsidRDefault="00910A7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A83D5C" w:rsidP="00EE2C1F">
    <w:pPr>
      <w:pStyle w:val="Header"/>
    </w:pPr>
    <w:r w:rsidRPr="00A83D5C">
      <w:rPr>
        <w:rFonts w:ascii="Tahoma" w:eastAsia="Calibri" w:hAnsi="Tahoma" w:cs="Tahoma"/>
        <w:noProof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D84722" wp14:editId="7CF9392E">
              <wp:simplePos x="0" y="0"/>
              <wp:positionH relativeFrom="margin">
                <wp:posOffset>-77055</wp:posOffset>
              </wp:positionH>
              <wp:positionV relativeFrom="paragraph">
                <wp:posOffset>-250245</wp:posOffset>
              </wp:positionV>
              <wp:extent cx="6349624" cy="628153"/>
              <wp:effectExtent l="0" t="0" r="13335" b="635"/>
              <wp:wrapNone/>
              <wp:docPr id="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49624" cy="628153"/>
                        <a:chOff x="-23" y="-38"/>
                        <a:chExt cx="9052" cy="758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-23" y="-38"/>
                          <a:ext cx="8468" cy="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3D5C" w:rsidRDefault="00A83D5C" w:rsidP="000F3651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      </w:r>
                          </w:p>
                          <w:p w:rsidR="00A83D5C" w:rsidRDefault="00A83D5C" w:rsidP="000F3651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D84722" id="Group 1" o:spid="_x0000_s1026" style="position:absolute;margin-left:-6.05pt;margin-top:-19.7pt;width:499.95pt;height:49.45pt;z-index:251659264;mso-position-horizontal-relative:margin" coordorigin="-23,-38" coordsize="9052,7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-23;top:-38;width:8468;height:7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A83D5C" w:rsidRDefault="00A83D5C" w:rsidP="000F3651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</w:r>
                    </w:p>
                    <w:p w:rsidR="00A83D5C" w:rsidRDefault="00A83D5C" w:rsidP="000F3651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0F3651"/>
    <w:rsid w:val="001548CD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2E8A"/>
    <w:rsid w:val="004545A4"/>
    <w:rsid w:val="004768FD"/>
    <w:rsid w:val="00494B58"/>
    <w:rsid w:val="004A61EA"/>
    <w:rsid w:val="004D5579"/>
    <w:rsid w:val="004E5483"/>
    <w:rsid w:val="0051089E"/>
    <w:rsid w:val="005223A2"/>
    <w:rsid w:val="00531625"/>
    <w:rsid w:val="005374C4"/>
    <w:rsid w:val="00567082"/>
    <w:rsid w:val="006065B3"/>
    <w:rsid w:val="00632D81"/>
    <w:rsid w:val="006A1F9F"/>
    <w:rsid w:val="006A4C41"/>
    <w:rsid w:val="007105A3"/>
    <w:rsid w:val="00776949"/>
    <w:rsid w:val="007A0E9D"/>
    <w:rsid w:val="007A12A4"/>
    <w:rsid w:val="007C7324"/>
    <w:rsid w:val="007E1078"/>
    <w:rsid w:val="008022C9"/>
    <w:rsid w:val="00806D0B"/>
    <w:rsid w:val="00823220"/>
    <w:rsid w:val="008323CC"/>
    <w:rsid w:val="00857003"/>
    <w:rsid w:val="00857F45"/>
    <w:rsid w:val="00862C59"/>
    <w:rsid w:val="008767C9"/>
    <w:rsid w:val="00892E47"/>
    <w:rsid w:val="00893057"/>
    <w:rsid w:val="008B24EA"/>
    <w:rsid w:val="008E009E"/>
    <w:rsid w:val="008F6B9A"/>
    <w:rsid w:val="00910A72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3D5C"/>
    <w:rsid w:val="00A85442"/>
    <w:rsid w:val="00AF19F0"/>
    <w:rsid w:val="00B3100A"/>
    <w:rsid w:val="00B423C7"/>
    <w:rsid w:val="00BA6F4E"/>
    <w:rsid w:val="00BD1ED1"/>
    <w:rsid w:val="00BD5C25"/>
    <w:rsid w:val="00BF7072"/>
    <w:rsid w:val="00C216F2"/>
    <w:rsid w:val="00C50638"/>
    <w:rsid w:val="00C54E4A"/>
    <w:rsid w:val="00C8160C"/>
    <w:rsid w:val="00C95B8C"/>
    <w:rsid w:val="00CA3BE6"/>
    <w:rsid w:val="00CA68CA"/>
    <w:rsid w:val="00D179DA"/>
    <w:rsid w:val="00D35FF2"/>
    <w:rsid w:val="00DD56EA"/>
    <w:rsid w:val="00E473C4"/>
    <w:rsid w:val="00E77E32"/>
    <w:rsid w:val="00EA352E"/>
    <w:rsid w:val="00EE2C1F"/>
    <w:rsid w:val="00F31579"/>
    <w:rsid w:val="00F97B41"/>
    <w:rsid w:val="00FA729F"/>
    <w:rsid w:val="00FD4EED"/>
    <w:rsid w:val="00FF3A4F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E8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E8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6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CCAC5-BEE7-4390-B03B-649A1245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109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19</cp:revision>
  <cp:lastPrinted>2018-02-02T10:48:00Z</cp:lastPrinted>
  <dcterms:created xsi:type="dcterms:W3CDTF">2017-11-30T04:47:00Z</dcterms:created>
  <dcterms:modified xsi:type="dcterms:W3CDTF">2018-02-02T10:48:00Z</dcterms:modified>
</cp:coreProperties>
</file>